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929D4" w:rsidRPr="00C929D4" w14:paraId="341AAB03" w14:textId="77777777" w:rsidTr="00C2420E">
        <w:trPr>
          <w:cantSplit/>
          <w:trHeight w:hRule="exact" w:val="2880"/>
          <w:jc w:val="center"/>
        </w:trPr>
        <w:tc>
          <w:tcPr>
            <w:tcW w:w="5760" w:type="dxa"/>
          </w:tcPr>
          <w:p w14:paraId="15AA7881" w14:textId="3DB997F2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6975" behindDoc="0" locked="0" layoutInCell="1" allowOverlap="1" wp14:anchorId="28C6749C" wp14:editId="38555C1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123825</wp:posOffset>
                      </wp:positionV>
                      <wp:extent cx="3352800" cy="1562100"/>
                      <wp:effectExtent l="19050" t="19050" r="38100" b="47625"/>
                      <wp:wrapNone/>
                      <wp:docPr id="30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BDF2D" id="Rectangle 98" o:spid="_x0000_s1026" style="position:absolute;margin-left:0;margin-top:9.75pt;width:264pt;height:123pt;z-index:251646975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0744C74" wp14:editId="6D458BA9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2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815"/>
                                    <w:placeholder>
                                      <w:docPart w:val="8D11732C7A5546738E8F7FB90C4C9D7D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6B2AF7D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841"/>
                                    <w:placeholder>
                                      <w:docPart w:val="C7787D80575748FF8094157475D666CD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00325B4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867"/>
                                    <w:placeholder>
                                      <w:docPart w:val="31B6D6988D624EBB98B54583B0FA33D4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33CA3552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44C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8" o:spid="_x0000_s1026" type="#_x0000_t202" style="position:absolute;margin-left:94.3pt;margin-top:66.95pt;width:156.7pt;height:40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" filled="f" stroked="f">
                      <v:textbox style="mso-fit-shape-to-text:t">
                        <w:txbxContent>
                          <w:sdt>
                            <w:sdtPr>
                              <w:id w:val="591176815"/>
                              <w:placeholder>
                                <w:docPart w:val="8D11732C7A5546738E8F7FB90C4C9D7D"/>
                              </w:placeholder>
                              <w:showingPlcHdr/>
                            </w:sdtPr>
                            <w:sdtEndPr/>
                            <w:sdtContent>
                              <w:p w14:paraId="56B2AF7D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841"/>
                              <w:placeholder>
                                <w:docPart w:val="C7787D80575748FF8094157475D666CD"/>
                              </w:placeholder>
                              <w:showingPlcHdr/>
                            </w:sdtPr>
                            <w:sdtEndPr/>
                            <w:sdtContent>
                              <w:p w14:paraId="200325B4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867"/>
                              <w:placeholder>
                                <w:docPart w:val="31B6D6988D624EBB98B54583B0FA33D4"/>
                              </w:placeholder>
                              <w:showingPlcHdr/>
                            </w:sdtPr>
                            <w:sdtEndPr/>
                            <w:sdtContent>
                              <w:p w14:paraId="33CA3552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8A5D86D" wp14:editId="329BD1DE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2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762"/>
                                    <w:placeholder>
                                      <w:docPart w:val="C2204CBE5F0D47E18C254B6CF6002106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A4C5DF5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788"/>
                                    <w:placeholder>
                                      <w:docPart w:val="067FAE542A4847F1A1D8732DBC33008C"/>
                                    </w:placeholder>
                                  </w:sdtPr>
                                  <w:sdtEndPr/>
                                  <w:sdtContent>
                                    <w:p w14:paraId="4EBD508D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789"/>
                                    <w:placeholder>
                                      <w:docPart w:val="1A5159C3CEA44A0785AE309D29B56768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4FC8152D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5D86D" id="Text Box 67" o:spid="_x0000_s1027" type="#_x0000_t202" style="position:absolute;margin-left:30.95pt;margin-top:19.45pt;width:114.9pt;height:33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" filled="f" stroked="f">
                      <v:textbox style="mso-fit-shape-to-text:t">
                        <w:txbxContent>
                          <w:sdt>
                            <w:sdtPr>
                              <w:id w:val="591176762"/>
                              <w:placeholder>
                                <w:docPart w:val="C2204CBE5F0D47E18C254B6CF6002106"/>
                              </w:placeholder>
                              <w:showingPlcHdr/>
                            </w:sdtPr>
                            <w:sdtEndPr/>
                            <w:sdtContent>
                              <w:p w14:paraId="2A4C5DF5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788"/>
                              <w:placeholder>
                                <w:docPart w:val="067FAE542A4847F1A1D8732DBC33008C"/>
                              </w:placeholder>
                            </w:sdtPr>
                            <w:sdtEndPr/>
                            <w:sdtContent>
                              <w:p w14:paraId="4EBD508D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789"/>
                              <w:placeholder>
                                <w:docPart w:val="1A5159C3CEA44A0785AE309D29B56768"/>
                              </w:placeholder>
                              <w:showingPlcHdr/>
                            </w:sdtPr>
                            <w:sdtEndPr/>
                            <w:sdtContent>
                              <w:p w14:paraId="4FC8152D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47DDA283" w14:textId="77777777" w:rsidR="00282074" w:rsidRPr="00C929D4" w:rsidRDefault="00282074" w:rsidP="00AB72FB">
            <w:pPr>
              <w:rPr>
                <w:color w:val="FFFFFF" w:themeColor="background1"/>
              </w:rPr>
            </w:pPr>
          </w:p>
        </w:tc>
        <w:tc>
          <w:tcPr>
            <w:tcW w:w="5760" w:type="dxa"/>
          </w:tcPr>
          <w:p w14:paraId="1CB05788" w14:textId="5A66642A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5950" behindDoc="0" locked="0" layoutInCell="1" allowOverlap="1" wp14:anchorId="3D6CC914" wp14:editId="0D1E31BA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151765</wp:posOffset>
                      </wp:positionV>
                      <wp:extent cx="3352800" cy="1562100"/>
                      <wp:effectExtent l="19050" t="26670" r="38100" b="49530"/>
                      <wp:wrapNone/>
                      <wp:docPr id="27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E0719" id="Rectangle 99" o:spid="_x0000_s1026" style="position:absolute;margin-left:0;margin-top:11.95pt;width:264pt;height:123pt;z-index:25164595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6AEB4C" wp14:editId="04CBD707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26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64"/>
                                    <w:placeholder>
                                      <w:docPart w:val="AE6AC8BE23064CAB9124548C99551781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6221E3AD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65"/>
                                    <w:placeholder>
                                      <w:docPart w:val="0A0DDB21169141B19FF87C346FC6FEBF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49283E49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66"/>
                                    <w:placeholder>
                                      <w:docPart w:val="F42B8965ACF549A88FFC311A4CB770C2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7EA5994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AEB4C" id="Text Box 73" o:spid="_x0000_s1028" type="#_x0000_t202" style="position:absolute;margin-left:94.3pt;margin-top:66.95pt;width:156.7pt;height:4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64"/>
                              <w:placeholder>
                                <w:docPart w:val="AE6AC8BE23064CAB9124548C99551781"/>
                              </w:placeholder>
                              <w:showingPlcHdr/>
                            </w:sdtPr>
                            <w:sdtEndPr/>
                            <w:sdtContent>
                              <w:p w14:paraId="6221E3AD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65"/>
                              <w:placeholder>
                                <w:docPart w:val="0A0DDB21169141B19FF87C346FC6FEBF"/>
                              </w:placeholder>
                              <w:showingPlcHdr/>
                            </w:sdtPr>
                            <w:sdtEndPr/>
                            <w:sdtContent>
                              <w:p w14:paraId="49283E49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66"/>
                              <w:placeholder>
                                <w:docPart w:val="F42B8965ACF549A88FFC311A4CB770C2"/>
                              </w:placeholder>
                              <w:showingPlcHdr/>
                            </w:sdtPr>
                            <w:sdtEndPr/>
                            <w:sdtContent>
                              <w:p w14:paraId="27EA5994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DD16CB8" wp14:editId="01921F12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25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27"/>
                                    <w:placeholder>
                                      <w:docPart w:val="542EA7580F4A4C07BBA5F3809008CF85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669A71A8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28"/>
                                    <w:placeholder>
                                      <w:docPart w:val="28BC8DDADDF345ED95B478938E279C0A"/>
                                    </w:placeholder>
                                  </w:sdtPr>
                                  <w:sdtEndPr/>
                                  <w:sdtContent>
                                    <w:p w14:paraId="4E073656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29"/>
                                    <w:placeholder>
                                      <w:docPart w:val="25B068B3556540D6A9A3B79F85322D81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05BC6833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16CB8" id="Text Box 72" o:spid="_x0000_s1029" type="#_x0000_t202" style="position:absolute;margin-left:30.95pt;margin-top:19.45pt;width:114.9pt;height:33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" filled="f" stroked="f">
                      <v:textbox style="mso-fit-shape-to-text:t">
                        <w:txbxContent>
                          <w:sdt>
                            <w:sdtPr>
                              <w:id w:val="591176927"/>
                              <w:placeholder>
                                <w:docPart w:val="542EA7580F4A4C07BBA5F3809008CF85"/>
                              </w:placeholder>
                              <w:showingPlcHdr/>
                            </w:sdtPr>
                            <w:sdtEndPr/>
                            <w:sdtContent>
                              <w:p w14:paraId="669A71A8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28"/>
                              <w:placeholder>
                                <w:docPart w:val="28BC8DDADDF345ED95B478938E279C0A"/>
                              </w:placeholder>
                            </w:sdtPr>
                            <w:sdtEndPr/>
                            <w:sdtContent>
                              <w:p w14:paraId="4E073656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29"/>
                              <w:placeholder>
                                <w:docPart w:val="25B068B3556540D6A9A3B79F85322D81"/>
                              </w:placeholder>
                              <w:showingPlcHdr/>
                            </w:sdtPr>
                            <w:sdtEndPr/>
                            <w:sdtContent>
                              <w:p w14:paraId="05BC6833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C929D4" w:rsidRPr="00C929D4" w14:paraId="554B2538" w14:textId="77777777" w:rsidTr="00C2420E">
        <w:trPr>
          <w:cantSplit/>
          <w:trHeight w:hRule="exact" w:val="2880"/>
          <w:jc w:val="center"/>
        </w:trPr>
        <w:tc>
          <w:tcPr>
            <w:tcW w:w="5760" w:type="dxa"/>
          </w:tcPr>
          <w:p w14:paraId="7E1F6B2D" w14:textId="7BF7909F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4925" behindDoc="0" locked="0" layoutInCell="1" allowOverlap="1" wp14:anchorId="7644ABD4" wp14:editId="4E325519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139065</wp:posOffset>
                      </wp:positionV>
                      <wp:extent cx="3352800" cy="1562100"/>
                      <wp:effectExtent l="19050" t="26670" r="38100" b="49530"/>
                      <wp:wrapNone/>
                      <wp:docPr id="24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5AF3D" id="Rectangle 100" o:spid="_x0000_s1026" style="position:absolute;margin-left:0;margin-top:10.95pt;width:264pt;height:123pt;z-index:251644925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380CDD1" wp14:editId="540826AC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23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68"/>
                                    <w:placeholder>
                                      <w:docPart w:val="768EBD182E91444EAF1A6C40E08B2162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5C3F43B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69"/>
                                    <w:placeholder>
                                      <w:docPart w:val="070972AA9A6B4682AFF17C658A19D064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697D3E7E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70"/>
                                    <w:placeholder>
                                      <w:docPart w:val="31E4BF0753A34A2591D0C38698D3282B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04D3576C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80CDD1" id="Text Box 57" o:spid="_x0000_s1030" type="#_x0000_t202" style="position:absolute;margin-left:94.3pt;margin-top:66.95pt;width:156.7pt;height:40.8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68"/>
                              <w:placeholder>
                                <w:docPart w:val="768EBD182E91444EAF1A6C40E08B2162"/>
                              </w:placeholder>
                              <w:showingPlcHdr/>
                            </w:sdtPr>
                            <w:sdtEndPr/>
                            <w:sdtContent>
                              <w:p w14:paraId="25C3F43B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69"/>
                              <w:placeholder>
                                <w:docPart w:val="070972AA9A6B4682AFF17C658A19D064"/>
                              </w:placeholder>
                              <w:showingPlcHdr/>
                            </w:sdtPr>
                            <w:sdtEndPr/>
                            <w:sdtContent>
                              <w:p w14:paraId="697D3E7E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70"/>
                              <w:placeholder>
                                <w:docPart w:val="31E4BF0753A34A2591D0C38698D3282B"/>
                              </w:placeholder>
                              <w:showingPlcHdr/>
                            </w:sdtPr>
                            <w:sdtEndPr/>
                            <w:sdtContent>
                              <w:p w14:paraId="04D3576C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F6490AF" wp14:editId="47CF3770">
                      <wp:simplePos x="0" y="0"/>
                      <wp:positionH relativeFrom="page">
                        <wp:posOffset>396240</wp:posOffset>
                      </wp:positionH>
                      <wp:positionV relativeFrom="page">
                        <wp:posOffset>255905</wp:posOffset>
                      </wp:positionV>
                      <wp:extent cx="1459230" cy="424180"/>
                      <wp:effectExtent l="0" t="0" r="1905" b="0"/>
                      <wp:wrapNone/>
                      <wp:docPr id="22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31"/>
                                    <w:placeholder>
                                      <w:docPart w:val="CAF734D6B64A4EDEB1B9E231E82D17AA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76515853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2"/>
                                    <w:placeholder>
                                      <w:docPart w:val="7EAE7D40BAB7438DA15227907B0177FC"/>
                                    </w:placeholder>
                                  </w:sdtPr>
                                  <w:sdtEndPr/>
                                  <w:sdtContent>
                                    <w:p w14:paraId="29B656AC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3"/>
                                    <w:placeholder>
                                      <w:docPart w:val="02BE083A3CA64AAC9F0A587A9BF70F3A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327DB53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6490AF" id="Text Box 56" o:spid="_x0000_s1031" type="#_x0000_t202" style="position:absolute;margin-left:31.2pt;margin-top:20.15pt;width:114.9pt;height:33.4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31"/>
                              <w:placeholder>
                                <w:docPart w:val="CAF734D6B64A4EDEB1B9E231E82D17AA"/>
                              </w:placeholder>
                              <w:showingPlcHdr/>
                            </w:sdtPr>
                            <w:sdtEndPr/>
                            <w:sdtContent>
                              <w:p w14:paraId="76515853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2"/>
                              <w:placeholder>
                                <w:docPart w:val="7EAE7D40BAB7438DA15227907B0177FC"/>
                              </w:placeholder>
                            </w:sdtPr>
                            <w:sdtEndPr/>
                            <w:sdtContent>
                              <w:p w14:paraId="29B656AC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3"/>
                              <w:placeholder>
                                <w:docPart w:val="02BE083A3CA64AAC9F0A587A9BF70F3A"/>
                              </w:placeholder>
                              <w:showingPlcHdr/>
                            </w:sdtPr>
                            <w:sdtEndPr/>
                            <w:sdtContent>
                              <w:p w14:paraId="5327DB53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165F9C6E" w14:textId="77777777" w:rsidR="00282074" w:rsidRPr="00C929D4" w:rsidRDefault="00282074" w:rsidP="00AB72FB">
            <w:pPr>
              <w:rPr>
                <w:color w:val="FFFFFF" w:themeColor="background1"/>
              </w:rPr>
            </w:pPr>
          </w:p>
        </w:tc>
        <w:tc>
          <w:tcPr>
            <w:tcW w:w="5760" w:type="dxa"/>
          </w:tcPr>
          <w:p w14:paraId="6D00DDD5" w14:textId="5B5899AA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3900" behindDoc="0" locked="0" layoutInCell="1" allowOverlap="1" wp14:anchorId="100F678A" wp14:editId="18AA610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146050</wp:posOffset>
                      </wp:positionV>
                      <wp:extent cx="3352800" cy="1562100"/>
                      <wp:effectExtent l="19050" t="19050" r="38100" b="47625"/>
                      <wp:wrapNone/>
                      <wp:docPr id="21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B0AEF" id="Rectangle 101" o:spid="_x0000_s1026" style="position:absolute;margin-left:0;margin-top:11.5pt;width:264pt;height:123pt;z-index:2516439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A03C411" wp14:editId="034EF938">
                      <wp:simplePos x="0" y="0"/>
                      <wp:positionH relativeFrom="page">
                        <wp:posOffset>1199515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1270" b="2540"/>
                      <wp:wrapNone/>
                      <wp:docPr id="2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72"/>
                                    <w:placeholder>
                                      <w:docPart w:val="0D3EB7AD7E0C4CEFA2F9CAF79A3536FA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331D76A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73"/>
                                    <w:placeholder>
                                      <w:docPart w:val="D8A80D37557649939A83DBED6BD4EEF9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3A21E31C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74"/>
                                    <w:placeholder>
                                      <w:docPart w:val="1D4AFD52FF15482390743182DCA81EB4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41128EB3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03C411" id="Text Box 62" o:spid="_x0000_s1032" type="#_x0000_t202" style="position:absolute;margin-left:94.45pt;margin-top:66.95pt;width:156.7pt;height:40.8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72"/>
                              <w:placeholder>
                                <w:docPart w:val="0D3EB7AD7E0C4CEFA2F9CAF79A3536FA"/>
                              </w:placeholder>
                              <w:showingPlcHdr/>
                            </w:sdtPr>
                            <w:sdtEndPr/>
                            <w:sdtContent>
                              <w:p w14:paraId="5331D76A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73"/>
                              <w:placeholder>
                                <w:docPart w:val="D8A80D37557649939A83DBED6BD4EEF9"/>
                              </w:placeholder>
                              <w:showingPlcHdr/>
                            </w:sdtPr>
                            <w:sdtEndPr/>
                            <w:sdtContent>
                              <w:p w14:paraId="3A21E31C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74"/>
                              <w:placeholder>
                                <w:docPart w:val="1D4AFD52FF15482390743182DCA81EB4"/>
                              </w:placeholder>
                              <w:showingPlcHdr/>
                            </w:sdtPr>
                            <w:sdtEndPr/>
                            <w:sdtContent>
                              <w:p w14:paraId="41128EB3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D859D16" wp14:editId="5FCE2073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9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35"/>
                                    <w:placeholder>
                                      <w:docPart w:val="A0EB742BE98C4C43ADF92FB50033E11E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193C282D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6"/>
                                    <w:placeholder>
                                      <w:docPart w:val="62023956FBD1400C8D07EC2E9723A65F"/>
                                    </w:placeholder>
                                  </w:sdtPr>
                                  <w:sdtEndPr/>
                                  <w:sdtContent>
                                    <w:p w14:paraId="33DE025E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7"/>
                                    <w:placeholder>
                                      <w:docPart w:val="90B9BB53D30A456588B14030BD252CF5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670D9694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59D16" id="Text Box 61" o:spid="_x0000_s1033" type="#_x0000_t202" style="position:absolute;margin-left:30.95pt;margin-top:19.45pt;width:114.9pt;height:33.4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" filled="f" stroked="f">
                      <v:textbox style="mso-fit-shape-to-text:t">
                        <w:txbxContent>
                          <w:sdt>
                            <w:sdtPr>
                              <w:id w:val="591176935"/>
                              <w:placeholder>
                                <w:docPart w:val="A0EB742BE98C4C43ADF92FB50033E11E"/>
                              </w:placeholder>
                              <w:showingPlcHdr/>
                            </w:sdtPr>
                            <w:sdtEndPr/>
                            <w:sdtContent>
                              <w:p w14:paraId="193C282D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6"/>
                              <w:placeholder>
                                <w:docPart w:val="62023956FBD1400C8D07EC2E9723A65F"/>
                              </w:placeholder>
                            </w:sdtPr>
                            <w:sdtEndPr/>
                            <w:sdtContent>
                              <w:p w14:paraId="33DE025E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7"/>
                              <w:placeholder>
                                <w:docPart w:val="90B9BB53D30A456588B14030BD252CF5"/>
                              </w:placeholder>
                              <w:showingPlcHdr/>
                            </w:sdtPr>
                            <w:sdtEndPr/>
                            <w:sdtContent>
                              <w:p w14:paraId="670D9694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C929D4" w:rsidRPr="00C929D4" w14:paraId="11CE591B" w14:textId="77777777" w:rsidTr="00C2420E">
        <w:trPr>
          <w:cantSplit/>
          <w:trHeight w:hRule="exact" w:val="2880"/>
          <w:jc w:val="center"/>
        </w:trPr>
        <w:tc>
          <w:tcPr>
            <w:tcW w:w="5760" w:type="dxa"/>
          </w:tcPr>
          <w:p w14:paraId="3EDFC476" w14:textId="2A37F835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2875" behindDoc="0" locked="0" layoutInCell="1" allowOverlap="1" wp14:anchorId="49E837D3" wp14:editId="54AA742E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133350</wp:posOffset>
                      </wp:positionV>
                      <wp:extent cx="3352800" cy="1562100"/>
                      <wp:effectExtent l="19050" t="19050" r="38100" b="47625"/>
                      <wp:wrapNone/>
                      <wp:docPr id="18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82709" id="Rectangle 102" o:spid="_x0000_s1026" style="position:absolute;margin-left:0;margin-top:10.5pt;width:264pt;height:123pt;z-index:251642875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CB26387" wp14:editId="3BE6A170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17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76"/>
                                    <w:placeholder>
                                      <w:docPart w:val="E8F0E459D313413BA2756444650189EE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0994ABD7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77"/>
                                    <w:placeholder>
                                      <w:docPart w:val="27D8BC401BA44F18A5B21451C50DCED6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7911107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78"/>
                                    <w:placeholder>
                                      <w:docPart w:val="69D5765A081D4B20B1905C953C58A5A6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0346FCAF" w14:textId="77777777" w:rsidR="00151C0A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26387" id="Text Box 44" o:spid="_x0000_s1034" type="#_x0000_t202" style="position:absolute;margin-left:94.3pt;margin-top:66.95pt;width:156.7pt;height:40.8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" filled="f" stroked="f">
                      <v:textbox style="mso-fit-shape-to-text:t">
                        <w:txbxContent>
                          <w:sdt>
                            <w:sdtPr>
                              <w:id w:val="591176976"/>
                              <w:placeholder>
                                <w:docPart w:val="E8F0E459D313413BA2756444650189EE"/>
                              </w:placeholder>
                              <w:showingPlcHdr/>
                            </w:sdtPr>
                            <w:sdtEndPr/>
                            <w:sdtContent>
                              <w:p w14:paraId="0994ABD7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77"/>
                              <w:placeholder>
                                <w:docPart w:val="27D8BC401BA44F18A5B21451C50DCED6"/>
                              </w:placeholder>
                              <w:showingPlcHdr/>
                            </w:sdtPr>
                            <w:sdtEndPr/>
                            <w:sdtContent>
                              <w:p w14:paraId="27911107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78"/>
                              <w:placeholder>
                                <w:docPart w:val="69D5765A081D4B20B1905C953C58A5A6"/>
                              </w:placeholder>
                              <w:showingPlcHdr/>
                            </w:sdtPr>
                            <w:sdtEndPr/>
                            <w:sdtContent>
                              <w:p w14:paraId="0346FCAF" w14:textId="77777777" w:rsidR="00151C0A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2A135FF" wp14:editId="3FDC3B2D">
                      <wp:simplePos x="0" y="0"/>
                      <wp:positionH relativeFrom="page">
                        <wp:posOffset>402590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39"/>
                                    <w:placeholder>
                                      <w:docPart w:val="5659EFE53076434F90E723102D3005E2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3CB8C9F3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0"/>
                                    <w:placeholder>
                                      <w:docPart w:val="F53553CFAD4D499F924360A508F8F4B7"/>
                                    </w:placeholder>
                                  </w:sdtPr>
                                  <w:sdtEndPr/>
                                  <w:sdtContent>
                                    <w:p w14:paraId="18285615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1"/>
                                    <w:placeholder>
                                      <w:docPart w:val="C97B5E8AB7E147A8AFA9D475997C4316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E7B1F32" w14:textId="77777777" w:rsidR="00151C0A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A135FF" id="Text Box 43" o:spid="_x0000_s1035" type="#_x0000_t202" style="position:absolute;margin-left:31.7pt;margin-top:19.45pt;width:114.9pt;height:33.4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" filled="f" stroked="f">
                      <v:textbox style="mso-fit-shape-to-text:t">
                        <w:txbxContent>
                          <w:sdt>
                            <w:sdtPr>
                              <w:id w:val="591176939"/>
                              <w:placeholder>
                                <w:docPart w:val="5659EFE53076434F90E723102D3005E2"/>
                              </w:placeholder>
                              <w:showingPlcHdr/>
                            </w:sdtPr>
                            <w:sdtEndPr/>
                            <w:sdtContent>
                              <w:p w14:paraId="3CB8C9F3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0"/>
                              <w:placeholder>
                                <w:docPart w:val="F53553CFAD4D499F924360A508F8F4B7"/>
                              </w:placeholder>
                            </w:sdtPr>
                            <w:sdtEndPr/>
                            <w:sdtContent>
                              <w:p w14:paraId="18285615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1"/>
                              <w:placeholder>
                                <w:docPart w:val="C97B5E8AB7E147A8AFA9D475997C4316"/>
                              </w:placeholder>
                              <w:showingPlcHdr/>
                            </w:sdtPr>
                            <w:sdtEndPr/>
                            <w:sdtContent>
                              <w:p w14:paraId="5E7B1F32" w14:textId="77777777" w:rsidR="00151C0A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2980CB05" w14:textId="77777777" w:rsidR="00282074" w:rsidRPr="00C929D4" w:rsidRDefault="00282074" w:rsidP="00AB72FB">
            <w:pPr>
              <w:rPr>
                <w:color w:val="FFFFFF" w:themeColor="background1"/>
              </w:rPr>
            </w:pPr>
          </w:p>
        </w:tc>
        <w:tc>
          <w:tcPr>
            <w:tcW w:w="5760" w:type="dxa"/>
          </w:tcPr>
          <w:p w14:paraId="4CF944B9" w14:textId="0A84F877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1850" behindDoc="0" locked="0" layoutInCell="1" allowOverlap="1" wp14:anchorId="4DA1262B" wp14:editId="1FFEBC27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133350</wp:posOffset>
                      </wp:positionV>
                      <wp:extent cx="3352800" cy="1562100"/>
                      <wp:effectExtent l="19050" t="19050" r="38100" b="47625"/>
                      <wp:wrapNone/>
                      <wp:docPr id="15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1D2DF" id="Rectangle 103" o:spid="_x0000_s1026" style="position:absolute;margin-left:0;margin-top:10.5pt;width:264pt;height:123pt;z-index:25164185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A4211BE" wp14:editId="188E40B3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14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80"/>
                                    <w:placeholder>
                                      <w:docPart w:val="7C430B57E8454EBE9B1C6BAA1FD73388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E624C44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81"/>
                                    <w:placeholder>
                                      <w:docPart w:val="3F0D4811BAE1427A91059DEF5B24DDC9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0C149D08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82"/>
                                    <w:placeholder>
                                      <w:docPart w:val="B877E52A4FE2459FA4B5F7CFD63A564A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0DD8E499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211BE" id="Text Box 50" o:spid="_x0000_s1036" type="#_x0000_t202" style="position:absolute;margin-left:94.3pt;margin-top:66.95pt;width:156.7pt;height:40.85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" filled="f" stroked="f">
                      <v:textbox style="mso-fit-shape-to-text:t">
                        <w:txbxContent>
                          <w:sdt>
                            <w:sdtPr>
                              <w:id w:val="591176980"/>
                              <w:placeholder>
                                <w:docPart w:val="7C430B57E8454EBE9B1C6BAA1FD73388"/>
                              </w:placeholder>
                              <w:showingPlcHdr/>
                            </w:sdtPr>
                            <w:sdtEndPr/>
                            <w:sdtContent>
                              <w:p w14:paraId="2E624C44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81"/>
                              <w:placeholder>
                                <w:docPart w:val="3F0D4811BAE1427A91059DEF5B24DDC9"/>
                              </w:placeholder>
                              <w:showingPlcHdr/>
                            </w:sdtPr>
                            <w:sdtEndPr/>
                            <w:sdtContent>
                              <w:p w14:paraId="0C149D08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82"/>
                              <w:placeholder>
                                <w:docPart w:val="B877E52A4FE2459FA4B5F7CFD63A564A"/>
                              </w:placeholder>
                              <w:showingPlcHdr/>
                            </w:sdtPr>
                            <w:sdtEndPr/>
                            <w:sdtContent>
                              <w:p w14:paraId="0DD8E499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3AF82DD" wp14:editId="21AC0E3F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3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43"/>
                                    <w:placeholder>
                                      <w:docPart w:val="F0D8538A8332402E94687A2C1997BC37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A664A90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4"/>
                                    <w:placeholder>
                                      <w:docPart w:val="D6C6F6DA55BC4661AE1F7A694F1AB448"/>
                                    </w:placeholder>
                                  </w:sdtPr>
                                  <w:sdtEndPr/>
                                  <w:sdtContent>
                                    <w:p w14:paraId="21475B51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5"/>
                                    <w:placeholder>
                                      <w:docPart w:val="FB9EC26FBB6D4B12BB67499F4C819B9D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49870692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AF82DD" id="Text Box 49" o:spid="_x0000_s1037" type="#_x0000_t202" style="position:absolute;margin-left:30.95pt;margin-top:19.45pt;width:114.9pt;height:33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" filled="f" stroked="f">
                      <v:textbox style="mso-fit-shape-to-text:t">
                        <w:txbxContent>
                          <w:sdt>
                            <w:sdtPr>
                              <w:id w:val="591176943"/>
                              <w:placeholder>
                                <w:docPart w:val="F0D8538A8332402E94687A2C1997BC37"/>
                              </w:placeholder>
                              <w:showingPlcHdr/>
                            </w:sdtPr>
                            <w:sdtEndPr/>
                            <w:sdtContent>
                              <w:p w14:paraId="5A664A90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4"/>
                              <w:placeholder>
                                <w:docPart w:val="D6C6F6DA55BC4661AE1F7A694F1AB448"/>
                              </w:placeholder>
                            </w:sdtPr>
                            <w:sdtEndPr/>
                            <w:sdtContent>
                              <w:p w14:paraId="21475B51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5"/>
                              <w:placeholder>
                                <w:docPart w:val="FB9EC26FBB6D4B12BB67499F4C819B9D"/>
                              </w:placeholder>
                              <w:showingPlcHdr/>
                            </w:sdtPr>
                            <w:sdtEndPr/>
                            <w:sdtContent>
                              <w:p w14:paraId="49870692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929D4" w:rsidRPr="00C929D4" w14:paraId="6D3CE36C" w14:textId="77777777" w:rsidTr="00C2420E">
        <w:trPr>
          <w:cantSplit/>
          <w:trHeight w:hRule="exact" w:val="2880"/>
          <w:jc w:val="center"/>
        </w:trPr>
        <w:tc>
          <w:tcPr>
            <w:tcW w:w="5760" w:type="dxa"/>
          </w:tcPr>
          <w:p w14:paraId="343D29DD" w14:textId="68E9D743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40825" behindDoc="0" locked="0" layoutInCell="1" allowOverlap="1" wp14:anchorId="4F3C0DC9" wp14:editId="4B467456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136525</wp:posOffset>
                      </wp:positionV>
                      <wp:extent cx="3352800" cy="1562100"/>
                      <wp:effectExtent l="19050" t="22225" r="38100" b="44450"/>
                      <wp:wrapNone/>
                      <wp:docPr id="12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7E371" id="Rectangle 104" o:spid="_x0000_s1026" style="position:absolute;margin-left:11.25pt;margin-top:10.75pt;width:264pt;height:123pt;z-index:2516408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E9A605" wp14:editId="2C8D8C25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11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84"/>
                                    <w:placeholder>
                                      <w:docPart w:val="74683680BEBD4217A95C23704671F03C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02BFF294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85"/>
                                    <w:placeholder>
                                      <w:docPart w:val="5BA49ABA580448BA8104E5FEA2475F6A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18C9C985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86"/>
                                    <w:placeholder>
                                      <w:docPart w:val="76046D54E60F4C66A850AABE8F9D5204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1044BE2D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9A605" id="Text Box 90" o:spid="_x0000_s1038" type="#_x0000_t202" style="position:absolute;margin-left:94.3pt;margin-top:66.95pt;width:156.7pt;height:40.8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84"/>
                              <w:placeholder>
                                <w:docPart w:val="74683680BEBD4217A95C23704671F03C"/>
                              </w:placeholder>
                              <w:showingPlcHdr/>
                            </w:sdtPr>
                            <w:sdtEndPr/>
                            <w:sdtContent>
                              <w:p w14:paraId="02BFF294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85"/>
                              <w:placeholder>
                                <w:docPart w:val="5BA49ABA580448BA8104E5FEA2475F6A"/>
                              </w:placeholder>
                              <w:showingPlcHdr/>
                            </w:sdtPr>
                            <w:sdtEndPr/>
                            <w:sdtContent>
                              <w:p w14:paraId="18C9C985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86"/>
                              <w:placeholder>
                                <w:docPart w:val="76046D54E60F4C66A850AABE8F9D5204"/>
                              </w:placeholder>
                              <w:showingPlcHdr/>
                            </w:sdtPr>
                            <w:sdtEndPr/>
                            <w:sdtContent>
                              <w:p w14:paraId="1044BE2D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2EB08" wp14:editId="39588A48">
                      <wp:simplePos x="0" y="0"/>
                      <wp:positionH relativeFrom="page">
                        <wp:posOffset>402590</wp:posOffset>
                      </wp:positionH>
                      <wp:positionV relativeFrom="page">
                        <wp:posOffset>255905</wp:posOffset>
                      </wp:positionV>
                      <wp:extent cx="1459230" cy="424180"/>
                      <wp:effectExtent l="2540" t="0" r="0" b="0"/>
                      <wp:wrapNone/>
                      <wp:docPr id="10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47"/>
                                    <w:placeholder>
                                      <w:docPart w:val="515A2DA69728499CB888AEADE5409003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1C97E772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8"/>
                                    <w:placeholder>
                                      <w:docPart w:val="FDFE2F64ECC347EF88815AE636B504BC"/>
                                    </w:placeholder>
                                  </w:sdtPr>
                                  <w:sdtEndPr/>
                                  <w:sdtContent>
                                    <w:p w14:paraId="0A96D144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9"/>
                                    <w:placeholder>
                                      <w:docPart w:val="E3B6AF0235F74A638F8EEE03E8ACFA85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6E6D0CE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2EB08" id="Text Box 89" o:spid="_x0000_s1039" type="#_x0000_t202" style="position:absolute;margin-left:31.7pt;margin-top:20.15pt;width:114.9pt;height:3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47"/>
                              <w:placeholder>
                                <w:docPart w:val="515A2DA69728499CB888AEADE5409003"/>
                              </w:placeholder>
                              <w:showingPlcHdr/>
                            </w:sdtPr>
                            <w:sdtEndPr/>
                            <w:sdtContent>
                              <w:p w14:paraId="1C97E772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8"/>
                              <w:placeholder>
                                <w:docPart w:val="FDFE2F64ECC347EF88815AE636B504BC"/>
                              </w:placeholder>
                            </w:sdtPr>
                            <w:sdtEndPr/>
                            <w:sdtContent>
                              <w:p w14:paraId="0A96D144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9"/>
                              <w:placeholder>
                                <w:docPart w:val="E3B6AF0235F74A638F8EEE03E8ACFA85"/>
                              </w:placeholder>
                              <w:showingPlcHdr/>
                            </w:sdtPr>
                            <w:sdtEndPr/>
                            <w:sdtContent>
                              <w:p w14:paraId="56E6D0CE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297BE0F2" w14:textId="77777777" w:rsidR="00282074" w:rsidRPr="00C929D4" w:rsidRDefault="00282074" w:rsidP="00AB72FB">
            <w:pPr>
              <w:rPr>
                <w:color w:val="FFFFFF" w:themeColor="background1"/>
              </w:rPr>
            </w:pPr>
          </w:p>
        </w:tc>
        <w:tc>
          <w:tcPr>
            <w:tcW w:w="5760" w:type="dxa"/>
          </w:tcPr>
          <w:p w14:paraId="10717FB4" w14:textId="6C01A530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39800" behindDoc="0" locked="0" layoutInCell="1" allowOverlap="1" wp14:anchorId="7A4F43E1" wp14:editId="0080E5EF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140335</wp:posOffset>
                      </wp:positionV>
                      <wp:extent cx="3352800" cy="1562100"/>
                      <wp:effectExtent l="19050" t="20955" r="38100" b="45720"/>
                      <wp:wrapNone/>
                      <wp:docPr id="9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5BC05" id="Rectangle 105" o:spid="_x0000_s1026" style="position:absolute;margin-left:0;margin-top:11.05pt;width:264pt;height:123pt;z-index:251639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EC14DC" wp14:editId="53F736F6">
                      <wp:simplePos x="0" y="0"/>
                      <wp:positionH relativeFrom="page">
                        <wp:posOffset>1207135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8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88"/>
                                    <w:placeholder>
                                      <w:docPart w:val="0E324FADA3374341B9BAF217EF65F1F3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496FAE8A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89"/>
                                    <w:placeholder>
                                      <w:docPart w:val="87920C186B274EF496B63D36DEB9E627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C87B07C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90"/>
                                    <w:placeholder>
                                      <w:docPart w:val="7FE8C2B113C846D48F1B44B1868B16C8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C8A6268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C14DC" id="Text Box 95" o:spid="_x0000_s1040" type="#_x0000_t202" style="position:absolute;margin-left:95.05pt;margin-top:66.95pt;width:156.7pt;height:40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88"/>
                              <w:placeholder>
                                <w:docPart w:val="0E324FADA3374341B9BAF217EF65F1F3"/>
                              </w:placeholder>
                              <w:showingPlcHdr/>
                            </w:sdtPr>
                            <w:sdtEndPr/>
                            <w:sdtContent>
                              <w:p w14:paraId="496FAE8A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89"/>
                              <w:placeholder>
                                <w:docPart w:val="87920C186B274EF496B63D36DEB9E627"/>
                              </w:placeholder>
                              <w:showingPlcHdr/>
                            </w:sdtPr>
                            <w:sdtEndPr/>
                            <w:sdtContent>
                              <w:p w14:paraId="5C87B07C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90"/>
                              <w:placeholder>
                                <w:docPart w:val="7FE8C2B113C846D48F1B44B1868B16C8"/>
                              </w:placeholder>
                              <w:showingPlcHdr/>
                            </w:sdtPr>
                            <w:sdtEndPr/>
                            <w:sdtContent>
                              <w:p w14:paraId="5C8A6268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4E91B27" wp14:editId="3154DE84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7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51"/>
                                    <w:placeholder>
                                      <w:docPart w:val="ACF6923C55F44D2A9EC359BF21A414B6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1FD114F8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2"/>
                                    <w:placeholder>
                                      <w:docPart w:val="63D7E20166AC4116B9AA3C4FC73E2C19"/>
                                    </w:placeholder>
                                  </w:sdtPr>
                                  <w:sdtEndPr/>
                                  <w:sdtContent>
                                    <w:p w14:paraId="331E2791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3"/>
                                    <w:placeholder>
                                      <w:docPart w:val="49081283A4A742D9BE0EAFCEE241BDD6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6E0A55E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E91B27" id="Text Box 94" o:spid="_x0000_s1041" type="#_x0000_t202" style="position:absolute;margin-left:30.95pt;margin-top:19.45pt;width:114.9pt;height:33.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" filled="f" stroked="f">
                      <v:textbox style="mso-fit-shape-to-text:t">
                        <w:txbxContent>
                          <w:sdt>
                            <w:sdtPr>
                              <w:id w:val="591176951"/>
                              <w:placeholder>
                                <w:docPart w:val="ACF6923C55F44D2A9EC359BF21A414B6"/>
                              </w:placeholder>
                              <w:showingPlcHdr/>
                            </w:sdtPr>
                            <w:sdtEndPr/>
                            <w:sdtContent>
                              <w:p w14:paraId="1FD114F8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2"/>
                              <w:placeholder>
                                <w:docPart w:val="63D7E20166AC4116B9AA3C4FC73E2C19"/>
                              </w:placeholder>
                            </w:sdtPr>
                            <w:sdtEndPr/>
                            <w:sdtContent>
                              <w:p w14:paraId="331E2791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3"/>
                              <w:placeholder>
                                <w:docPart w:val="49081283A4A742D9BE0EAFCEE241BDD6"/>
                              </w:placeholder>
                              <w:showingPlcHdr/>
                            </w:sdtPr>
                            <w:sdtEndPr/>
                            <w:sdtContent>
                              <w:p w14:paraId="26E0A55E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C929D4" w:rsidRPr="00C929D4" w14:paraId="319E5224" w14:textId="77777777" w:rsidTr="00C2420E">
        <w:trPr>
          <w:cantSplit/>
          <w:trHeight w:hRule="exact" w:val="2880"/>
          <w:jc w:val="center"/>
        </w:trPr>
        <w:tc>
          <w:tcPr>
            <w:tcW w:w="5760" w:type="dxa"/>
          </w:tcPr>
          <w:p w14:paraId="53ED8791" w14:textId="3374F3B8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38775" behindDoc="0" locked="0" layoutInCell="1" allowOverlap="1" wp14:anchorId="2DC3A234" wp14:editId="4F84C48B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146050</wp:posOffset>
                      </wp:positionV>
                      <wp:extent cx="3352800" cy="1562100"/>
                      <wp:effectExtent l="19050" t="22225" r="38100" b="44450"/>
                      <wp:wrapNone/>
                      <wp:docPr id="6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6D561" id="Rectangle 106" o:spid="_x0000_s1026" style="position:absolute;margin-left:11.25pt;margin-top:11.5pt;width:264pt;height:123pt;z-index:251638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326242" wp14:editId="09CE8FB0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5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92"/>
                                    <w:placeholder>
                                      <w:docPart w:val="03BCCDEFAE9343239010C5B3B5CD5A94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6B2D03AC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93"/>
                                    <w:placeholder>
                                      <w:docPart w:val="E78A2FF3EE604B0DBD06F34454BEBD37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38F2C26A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94"/>
                                    <w:placeholder>
                                      <w:docPart w:val="42404B9DA71D4613A945057B4E40398E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541929C2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26242" id="Text Box 84" o:spid="_x0000_s1042" type="#_x0000_t202" style="position:absolute;margin-left:94.3pt;margin-top:66.95pt;width:156.7pt;height:40.8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" filled="f" stroked="f">
                      <v:textbox style="mso-fit-shape-to-text:t">
                        <w:txbxContent>
                          <w:sdt>
                            <w:sdtPr>
                              <w:id w:val="591176992"/>
                              <w:placeholder>
                                <w:docPart w:val="03BCCDEFAE9343239010C5B3B5CD5A94"/>
                              </w:placeholder>
                              <w:showingPlcHdr/>
                            </w:sdtPr>
                            <w:sdtEndPr/>
                            <w:sdtContent>
                              <w:p w14:paraId="6B2D03AC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93"/>
                              <w:placeholder>
                                <w:docPart w:val="E78A2FF3EE604B0DBD06F34454BEBD37"/>
                              </w:placeholder>
                              <w:showingPlcHdr/>
                            </w:sdtPr>
                            <w:sdtEndPr/>
                            <w:sdtContent>
                              <w:p w14:paraId="38F2C26A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94"/>
                              <w:placeholder>
                                <w:docPart w:val="42404B9DA71D4613A945057B4E40398E"/>
                              </w:placeholder>
                              <w:showingPlcHdr/>
                            </w:sdtPr>
                            <w:sdtEndPr/>
                            <w:sdtContent>
                              <w:p w14:paraId="541929C2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F04EC0" wp14:editId="386C177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4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55"/>
                                    <w:placeholder>
                                      <w:docPart w:val="D340B1E1D55747219B3BFCBD0AE32114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65F1701F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6"/>
                                    <w:placeholder>
                                      <w:docPart w:val="2D4B875633C2441D9C334E7EC9451D48"/>
                                    </w:placeholder>
                                  </w:sdtPr>
                                  <w:sdtEndPr/>
                                  <w:sdtContent>
                                    <w:p w14:paraId="7A673145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7"/>
                                    <w:placeholder>
                                      <w:docPart w:val="3A36B6AF5BE04FC2A7C62B207A787322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63DA265D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04EC0" id="Text Box 83" o:spid="_x0000_s1043" type="#_x0000_t202" style="position:absolute;margin-left:30.95pt;margin-top:19.45pt;width:114.9pt;height:33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" filled="f" stroked="f">
                      <v:textbox style="mso-fit-shape-to-text:t">
                        <w:txbxContent>
                          <w:sdt>
                            <w:sdtPr>
                              <w:id w:val="591176955"/>
                              <w:placeholder>
                                <w:docPart w:val="D340B1E1D55747219B3BFCBD0AE32114"/>
                              </w:placeholder>
                              <w:showingPlcHdr/>
                            </w:sdtPr>
                            <w:sdtEndPr/>
                            <w:sdtContent>
                              <w:p w14:paraId="65F1701F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6"/>
                              <w:placeholder>
                                <w:docPart w:val="2D4B875633C2441D9C334E7EC9451D48"/>
                              </w:placeholder>
                            </w:sdtPr>
                            <w:sdtEndPr/>
                            <w:sdtContent>
                              <w:p w14:paraId="7A673145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7"/>
                              <w:placeholder>
                                <w:docPart w:val="3A36B6AF5BE04FC2A7C62B207A787322"/>
                              </w:placeholder>
                              <w:showingPlcHdr/>
                            </w:sdtPr>
                            <w:sdtEndPr/>
                            <w:sdtContent>
                              <w:p w14:paraId="63DA265D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5A769DB7" w14:textId="77777777" w:rsidR="00282074" w:rsidRPr="00C929D4" w:rsidRDefault="00282074" w:rsidP="00AB72FB">
            <w:pPr>
              <w:rPr>
                <w:color w:val="FFFFFF" w:themeColor="background1"/>
              </w:rPr>
            </w:pPr>
          </w:p>
        </w:tc>
        <w:tc>
          <w:tcPr>
            <w:tcW w:w="5760" w:type="dxa"/>
          </w:tcPr>
          <w:p w14:paraId="138D5FBB" w14:textId="66A28405" w:rsidR="00282074" w:rsidRPr="00C929D4" w:rsidRDefault="00C61E92" w:rsidP="00AB72FB">
            <w:pPr>
              <w:rPr>
                <w:color w:val="FFFFFF" w:themeColor="background1"/>
              </w:rPr>
            </w:pP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37750" behindDoc="0" locked="0" layoutInCell="1" allowOverlap="1" wp14:anchorId="7609EE3E" wp14:editId="2253098F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140335</wp:posOffset>
                      </wp:positionV>
                      <wp:extent cx="3352800" cy="1562100"/>
                      <wp:effectExtent l="19050" t="20955" r="38100" b="45720"/>
                      <wp:wrapNone/>
                      <wp:docPr id="3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1ED70" id="Rectangle 107" o:spid="_x0000_s1026" style="position:absolute;margin-left:0;margin-top:11.05pt;width:264pt;height:123pt;z-index:25163775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" fillcolor="#1b587c [3206]" strokecolor="#f2f2f2 [3041]" strokeweight="3pt">
                      <v:fill opacity="24929f"/>
                      <v:shadow on="t" color="#0d2b3d [1606]" opacity=".5" offset="1pt"/>
                    </v:rect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05C033" wp14:editId="01901934">
                      <wp:simplePos x="0" y="0"/>
                      <wp:positionH relativeFrom="page">
                        <wp:posOffset>1199515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1270" b="2540"/>
                      <wp:wrapNone/>
                      <wp:docPr id="2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96"/>
                                    <w:placeholder>
                                      <w:docPart w:val="763166758D5D4C808E5887AF0062F2F5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41136CDC" w14:textId="77777777" w:rsidR="00C2420E" w:rsidRPr="007C0F23" w:rsidRDefault="00C2420E" w:rsidP="00C2420E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97"/>
                                    <w:placeholder>
                                      <w:docPart w:val="DEABD7782BBD416FB4DC171A5E390EFB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21440885" w14:textId="77777777" w:rsidR="00C2420E" w:rsidRPr="007C0F23" w:rsidRDefault="00C2420E" w:rsidP="00C2420E">
                                      <w:pPr>
                                        <w:pStyle w:val="Heading1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98"/>
                                    <w:placeholder>
                                      <w:docPart w:val="9AD2B65FA46C4429AC71E18AB49E2D2B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4A078C90" w14:textId="77777777" w:rsidR="00F17E04" w:rsidRPr="00C2420E" w:rsidRDefault="00C2420E" w:rsidP="00C2420E">
                                      <w:pPr>
                                        <w:pStyle w:val="Heading1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5C033" id="Text Box 79" o:spid="_x0000_s1044" type="#_x0000_t202" style="position:absolute;margin-left:94.45pt;margin-top:66.95pt;width:156.7pt;height:40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" filled="f" stroked="f">
                      <v:textbox style="mso-fit-shape-to-text:t">
                        <w:txbxContent>
                          <w:sdt>
                            <w:sdtPr>
                              <w:id w:val="591176996"/>
                              <w:placeholder>
                                <w:docPart w:val="763166758D5D4C808E5887AF0062F2F5"/>
                              </w:placeholder>
                              <w:showingPlcHdr/>
                            </w:sdtPr>
                            <w:sdtEndPr/>
                            <w:sdtContent>
                              <w:p w14:paraId="41136CDC" w14:textId="77777777" w:rsidR="00C2420E" w:rsidRPr="007C0F23" w:rsidRDefault="00C2420E" w:rsidP="00C2420E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97"/>
                              <w:placeholder>
                                <w:docPart w:val="DEABD7782BBD416FB4DC171A5E390EFB"/>
                              </w:placeholder>
                              <w:showingPlcHdr/>
                            </w:sdtPr>
                            <w:sdtEndPr/>
                            <w:sdtContent>
                              <w:p w14:paraId="21440885" w14:textId="77777777" w:rsidR="00C2420E" w:rsidRPr="007C0F23" w:rsidRDefault="00C2420E" w:rsidP="00C2420E">
                                <w:pPr>
                                  <w:pStyle w:val="Heading1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98"/>
                              <w:placeholder>
                                <w:docPart w:val="9AD2B65FA46C4429AC71E18AB49E2D2B"/>
                              </w:placeholder>
                              <w:showingPlcHdr/>
                            </w:sdtPr>
                            <w:sdtEndPr/>
                            <w:sdtContent>
                              <w:p w14:paraId="4A078C90" w14:textId="77777777" w:rsidR="00F17E04" w:rsidRPr="00C2420E" w:rsidRDefault="00C2420E" w:rsidP="00C2420E">
                                <w:pPr>
                                  <w:pStyle w:val="Heading1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929D4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AB5225" wp14:editId="497DF0E7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591176959"/>
                                    <w:placeholder>
                                      <w:docPart w:val="203BEA55778349C1AF1C0F5DF6190E0A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3C1CEA37" w14:textId="77777777" w:rsidR="00C2420E" w:rsidRPr="007C0F23" w:rsidRDefault="00C2420E" w:rsidP="00C2420E"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60"/>
                                    <w:placeholder>
                                      <w:docPart w:val="31A05F1D8CA94C66AB460F1229016E18"/>
                                    </w:placeholder>
                                  </w:sdtPr>
                                  <w:sdtEndPr/>
                                  <w:sdtContent>
                                    <w:p w14:paraId="3C521C11" w14:textId="77777777" w:rsidR="00C2420E" w:rsidRPr="007C0F23" w:rsidRDefault="00C2420E" w:rsidP="00C2420E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61"/>
                                    <w:placeholder>
                                      <w:docPart w:val="AC20D62C23DF4B38BC0D6A102B11F9D1"/>
                                    </w:placeholder>
                                    <w:showingPlcHdr/>
                                  </w:sdtPr>
                                  <w:sdtEndPr/>
                                  <w:sdtContent>
                                    <w:p w14:paraId="350B9B15" w14:textId="77777777" w:rsidR="00F17E04" w:rsidRPr="00C2420E" w:rsidRDefault="00C2420E" w:rsidP="00C2420E"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B5225" id="Text Box 78" o:spid="_x0000_s1045" type="#_x0000_t202" style="position:absolute;margin-left:30.95pt;margin-top:19.45pt;width:114.9pt;height:33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" filled="f" stroked="f">
                      <v:textbox style="mso-fit-shape-to-text:t">
                        <w:txbxContent>
                          <w:sdt>
                            <w:sdtPr>
                              <w:id w:val="591176959"/>
                              <w:placeholder>
                                <w:docPart w:val="203BEA55778349C1AF1C0F5DF6190E0A"/>
                              </w:placeholder>
                              <w:showingPlcHdr/>
                            </w:sdtPr>
                            <w:sdtEndPr/>
                            <w:sdtContent>
                              <w:p w14:paraId="3C1CEA37" w14:textId="77777777" w:rsidR="00C2420E" w:rsidRPr="007C0F23" w:rsidRDefault="00C2420E" w:rsidP="00C2420E"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60"/>
                              <w:placeholder>
                                <w:docPart w:val="31A05F1D8CA94C66AB460F1229016E18"/>
                              </w:placeholder>
                            </w:sdtPr>
                            <w:sdtEndPr/>
                            <w:sdtContent>
                              <w:p w14:paraId="3C521C11" w14:textId="77777777" w:rsidR="00C2420E" w:rsidRPr="007C0F23" w:rsidRDefault="00C2420E" w:rsidP="00C2420E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61"/>
                              <w:placeholder>
                                <w:docPart w:val="AC20D62C23DF4B38BC0D6A102B11F9D1"/>
                              </w:placeholder>
                              <w:showingPlcHdr/>
                            </w:sdtPr>
                            <w:sdtEndPr/>
                            <w:sdtContent>
                              <w:p w14:paraId="350B9B15" w14:textId="77777777" w:rsidR="00F17E04" w:rsidRPr="00C2420E" w:rsidRDefault="00C2420E" w:rsidP="00C2420E"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p w14:paraId="21C1F450" w14:textId="77777777" w:rsidR="0064309B" w:rsidRPr="00151C0A" w:rsidRDefault="0064309B" w:rsidP="00151C0A"/>
    <w:sectPr w:rsidR="0064309B" w:rsidRPr="00151C0A" w:rsidSect="007355FA">
      <w:type w:val="continuous"/>
      <w:pgSz w:w="12240" w:h="15840" w:code="1"/>
      <w:pgMar w:top="720" w:right="360" w:bottom="0" w:left="360" w:header="0" w:footer="0" w:gutter="0"/>
      <w:paperSrc w:first="4" w:other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7CFA9" w14:textId="77777777" w:rsidR="004C6BB0" w:rsidRDefault="004C6BB0">
      <w:r>
        <w:separator/>
      </w:r>
    </w:p>
  </w:endnote>
  <w:endnote w:type="continuationSeparator" w:id="0">
    <w:p w14:paraId="47C5303A" w14:textId="77777777" w:rsidR="004C6BB0" w:rsidRDefault="004C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05533" w14:textId="77777777" w:rsidR="004C6BB0" w:rsidRDefault="004C6BB0">
      <w:r>
        <w:separator/>
      </w:r>
    </w:p>
  </w:footnote>
  <w:footnote w:type="continuationSeparator" w:id="0">
    <w:p w14:paraId="169F8F09" w14:textId="77777777" w:rsidR="004C6BB0" w:rsidRDefault="004C6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92"/>
    <w:rsid w:val="000B47DF"/>
    <w:rsid w:val="000E6E82"/>
    <w:rsid w:val="000F52B1"/>
    <w:rsid w:val="00151C0A"/>
    <w:rsid w:val="00185E02"/>
    <w:rsid w:val="001D756D"/>
    <w:rsid w:val="002262BF"/>
    <w:rsid w:val="00255583"/>
    <w:rsid w:val="00282074"/>
    <w:rsid w:val="00351D04"/>
    <w:rsid w:val="003F34E5"/>
    <w:rsid w:val="00434BDA"/>
    <w:rsid w:val="00482F77"/>
    <w:rsid w:val="00483AD2"/>
    <w:rsid w:val="004910E9"/>
    <w:rsid w:val="004A2645"/>
    <w:rsid w:val="004B1F6A"/>
    <w:rsid w:val="004C6BB0"/>
    <w:rsid w:val="00593625"/>
    <w:rsid w:val="005B65B4"/>
    <w:rsid w:val="0064309B"/>
    <w:rsid w:val="006C27B8"/>
    <w:rsid w:val="007355FA"/>
    <w:rsid w:val="007820BC"/>
    <w:rsid w:val="007F69A7"/>
    <w:rsid w:val="0097509E"/>
    <w:rsid w:val="0098031E"/>
    <w:rsid w:val="009C1E10"/>
    <w:rsid w:val="00A846EA"/>
    <w:rsid w:val="00AA7ABA"/>
    <w:rsid w:val="00AB72FB"/>
    <w:rsid w:val="00AC3C70"/>
    <w:rsid w:val="00BB2EC0"/>
    <w:rsid w:val="00C2420E"/>
    <w:rsid w:val="00C61E92"/>
    <w:rsid w:val="00C929D4"/>
    <w:rsid w:val="00CA420D"/>
    <w:rsid w:val="00D10EBD"/>
    <w:rsid w:val="00D6549F"/>
    <w:rsid w:val="00DE0306"/>
    <w:rsid w:val="00E2100A"/>
    <w:rsid w:val="00E31906"/>
    <w:rsid w:val="00EC5DC3"/>
    <w:rsid w:val="00ED2045"/>
    <w:rsid w:val="00F17E04"/>
    <w:rsid w:val="00F52773"/>
    <w:rsid w:val="00F80EB9"/>
    <w:rsid w:val="00FB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0BEB9C"/>
  <w15:docId w15:val="{EF8A3C3D-289D-4AE1-BBB7-92316C9BE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20E"/>
    <w:pPr>
      <w:spacing w:line="264" w:lineRule="auto"/>
    </w:pPr>
    <w:rPr>
      <w:rFonts w:asciiTheme="minorHAnsi" w:hAnsiTheme="minorHAnsi" w:cs="Arial"/>
      <w:color w:val="664D26" w:themeColor="accent6" w:themeShade="80"/>
      <w:sz w:val="14"/>
    </w:rPr>
  </w:style>
  <w:style w:type="paragraph" w:styleId="Heading1">
    <w:name w:val="heading 1"/>
    <w:basedOn w:val="Normal"/>
    <w:next w:val="Normal"/>
    <w:qFormat/>
    <w:rsid w:val="00C2420E"/>
    <w:pPr>
      <w:outlineLvl w:val="0"/>
    </w:pPr>
    <w:rPr>
      <w:rFonts w:asciiTheme="majorHAnsi" w:hAnsiTheme="majorHAnsi"/>
      <w:sz w:val="18"/>
    </w:rPr>
  </w:style>
  <w:style w:type="paragraph" w:styleId="Heading2">
    <w:name w:val="heading 2"/>
    <w:basedOn w:val="Heading1"/>
    <w:next w:val="Normal"/>
    <w:qFormat/>
    <w:rsid w:val="007820BC"/>
    <w:pPr>
      <w:outlineLvl w:val="1"/>
    </w:pPr>
    <w:rPr>
      <w:b/>
      <w:color w:val="333333"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hipping%20labels%20(Sienna%20design,%2010%20per%20page,%20works%20with%20Avery%20516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D11732C7A5546738E8F7FB90C4C9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E33EA-3D22-46CC-83E6-DEF343520847}"/>
      </w:docPartPr>
      <w:docPartBody>
        <w:p w:rsidR="00000000" w:rsidRDefault="00567344">
          <w:pPr>
            <w:pStyle w:val="8D11732C7A5546738E8F7FB90C4C9D7D"/>
          </w:pPr>
          <w:r>
            <w:t>[Customer Name]</w:t>
          </w:r>
        </w:p>
      </w:docPartBody>
    </w:docPart>
    <w:docPart>
      <w:docPartPr>
        <w:name w:val="C7787D80575748FF8094157475D66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EB5F0-EFAB-43EB-8024-9FA116B1940D}"/>
      </w:docPartPr>
      <w:docPartBody>
        <w:p w:rsidR="00000000" w:rsidRDefault="00567344">
          <w:pPr>
            <w:pStyle w:val="C7787D80575748FF8094157475D666CD"/>
          </w:pPr>
          <w:r>
            <w:rPr>
              <w:szCs w:val="23"/>
            </w:rPr>
            <w:t>[Street Address]</w:t>
          </w:r>
        </w:p>
      </w:docPartBody>
    </w:docPart>
    <w:docPart>
      <w:docPartPr>
        <w:name w:val="31B6D6988D624EBB98B54583B0FA3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F8A8F-98DF-47AD-84CD-94A5562A385B}"/>
      </w:docPartPr>
      <w:docPartBody>
        <w:p w:rsidR="00000000" w:rsidRDefault="00567344">
          <w:pPr>
            <w:pStyle w:val="31B6D6988D624EBB98B54583B0FA33D4"/>
          </w:pPr>
          <w:r>
            <w:t>[City, ST  ZIP Code]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344"/>
    <w:rsid w:val="0056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D11732C7A5546738E8F7FB90C4C9D7D">
    <w:name w:val="8D11732C7A5546738E8F7FB90C4C9D7D"/>
  </w:style>
  <w:style w:type="paragraph" w:customStyle="1" w:styleId="C7787D80575748FF8094157475D666CD">
    <w:name w:val="C7787D80575748FF8094157475D666CD"/>
  </w:style>
  <w:style w:type="paragraph" w:customStyle="1" w:styleId="31B6D6988D624EBB98B54583B0FA33D4">
    <w:name w:val="31B6D6988D624EBB98B54583B0FA33D4"/>
  </w:style>
  <w:style w:type="paragraph" w:customStyle="1" w:styleId="C2204CBE5F0D47E18C254B6CF6002106">
    <w:name w:val="C2204CBE5F0D47E18C254B6CF6002106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67FAE542A4847F1A1D8732DBC33008C">
    <w:name w:val="067FAE542A4847F1A1D8732DBC33008C"/>
  </w:style>
  <w:style w:type="paragraph" w:customStyle="1" w:styleId="1A5159C3CEA44A0785AE309D29B56768">
    <w:name w:val="1A5159C3CEA44A0785AE309D29B56768"/>
  </w:style>
  <w:style w:type="paragraph" w:customStyle="1" w:styleId="AE6AC8BE23064CAB9124548C99551781">
    <w:name w:val="AE6AC8BE23064CAB9124548C99551781"/>
  </w:style>
  <w:style w:type="paragraph" w:customStyle="1" w:styleId="0A0DDB21169141B19FF87C346FC6FEBF">
    <w:name w:val="0A0DDB21169141B19FF87C346FC6FEBF"/>
  </w:style>
  <w:style w:type="paragraph" w:customStyle="1" w:styleId="F42B8965ACF549A88FFC311A4CB770C2">
    <w:name w:val="F42B8965ACF549A88FFC311A4CB770C2"/>
  </w:style>
  <w:style w:type="paragraph" w:customStyle="1" w:styleId="542EA7580F4A4C07BBA5F3809008CF85">
    <w:name w:val="542EA7580F4A4C07BBA5F3809008CF85"/>
  </w:style>
  <w:style w:type="paragraph" w:customStyle="1" w:styleId="28BC8DDADDF345ED95B478938E279C0A">
    <w:name w:val="28BC8DDADDF345ED95B478938E279C0A"/>
  </w:style>
  <w:style w:type="paragraph" w:customStyle="1" w:styleId="25B068B3556540D6A9A3B79F85322D81">
    <w:name w:val="25B068B3556540D6A9A3B79F85322D81"/>
  </w:style>
  <w:style w:type="paragraph" w:customStyle="1" w:styleId="768EBD182E91444EAF1A6C40E08B2162">
    <w:name w:val="768EBD182E91444EAF1A6C40E08B2162"/>
  </w:style>
  <w:style w:type="paragraph" w:customStyle="1" w:styleId="070972AA9A6B4682AFF17C658A19D064">
    <w:name w:val="070972AA9A6B4682AFF17C658A19D064"/>
  </w:style>
  <w:style w:type="paragraph" w:customStyle="1" w:styleId="31E4BF0753A34A2591D0C38698D3282B">
    <w:name w:val="31E4BF0753A34A2591D0C38698D3282B"/>
  </w:style>
  <w:style w:type="paragraph" w:customStyle="1" w:styleId="CAF734D6B64A4EDEB1B9E231E82D17AA">
    <w:name w:val="CAF734D6B64A4EDEB1B9E231E82D17AA"/>
  </w:style>
  <w:style w:type="paragraph" w:customStyle="1" w:styleId="7EAE7D40BAB7438DA15227907B0177FC">
    <w:name w:val="7EAE7D40BAB7438DA15227907B0177FC"/>
  </w:style>
  <w:style w:type="paragraph" w:customStyle="1" w:styleId="02BE083A3CA64AAC9F0A587A9BF70F3A">
    <w:name w:val="02BE083A3CA64AAC9F0A587A9BF70F3A"/>
  </w:style>
  <w:style w:type="paragraph" w:customStyle="1" w:styleId="0D3EB7AD7E0C4CEFA2F9CAF79A3536FA">
    <w:name w:val="0D3EB7AD7E0C4CEFA2F9CAF79A3536FA"/>
  </w:style>
  <w:style w:type="paragraph" w:customStyle="1" w:styleId="D8A80D37557649939A83DBED6BD4EEF9">
    <w:name w:val="D8A80D37557649939A83DBED6BD4EEF9"/>
  </w:style>
  <w:style w:type="paragraph" w:customStyle="1" w:styleId="1D4AFD52FF15482390743182DCA81EB4">
    <w:name w:val="1D4AFD52FF15482390743182DCA81EB4"/>
  </w:style>
  <w:style w:type="paragraph" w:customStyle="1" w:styleId="A0EB742BE98C4C43ADF92FB50033E11E">
    <w:name w:val="A0EB742BE98C4C43ADF92FB50033E11E"/>
  </w:style>
  <w:style w:type="paragraph" w:customStyle="1" w:styleId="62023956FBD1400C8D07EC2E9723A65F">
    <w:name w:val="62023956FBD1400C8D07EC2E9723A65F"/>
  </w:style>
  <w:style w:type="paragraph" w:customStyle="1" w:styleId="90B9BB53D30A456588B14030BD252CF5">
    <w:name w:val="90B9BB53D30A456588B14030BD252CF5"/>
  </w:style>
  <w:style w:type="paragraph" w:customStyle="1" w:styleId="E8F0E459D313413BA2756444650189EE">
    <w:name w:val="E8F0E459D313413BA2756444650189EE"/>
  </w:style>
  <w:style w:type="paragraph" w:customStyle="1" w:styleId="27D8BC401BA44F18A5B21451C50DCED6">
    <w:name w:val="27D8BC401BA44F18A5B21451C50DCED6"/>
  </w:style>
  <w:style w:type="paragraph" w:customStyle="1" w:styleId="69D5765A081D4B20B1905C953C58A5A6">
    <w:name w:val="69D5765A081D4B20B1905C953C58A5A6"/>
  </w:style>
  <w:style w:type="paragraph" w:customStyle="1" w:styleId="5659EFE53076434F90E723102D3005E2">
    <w:name w:val="5659EFE53076434F90E723102D3005E2"/>
  </w:style>
  <w:style w:type="paragraph" w:customStyle="1" w:styleId="F53553CFAD4D499F924360A508F8F4B7">
    <w:name w:val="F53553CFAD4D499F924360A508F8F4B7"/>
  </w:style>
  <w:style w:type="paragraph" w:customStyle="1" w:styleId="C97B5E8AB7E147A8AFA9D475997C4316">
    <w:name w:val="C97B5E8AB7E147A8AFA9D475997C4316"/>
  </w:style>
  <w:style w:type="paragraph" w:customStyle="1" w:styleId="7C430B57E8454EBE9B1C6BAA1FD73388">
    <w:name w:val="7C430B57E8454EBE9B1C6BAA1FD73388"/>
  </w:style>
  <w:style w:type="paragraph" w:customStyle="1" w:styleId="3F0D4811BAE1427A91059DEF5B24DDC9">
    <w:name w:val="3F0D4811BAE1427A91059DEF5B24DDC9"/>
  </w:style>
  <w:style w:type="paragraph" w:customStyle="1" w:styleId="B877E52A4FE2459FA4B5F7CFD63A564A">
    <w:name w:val="B877E52A4FE2459FA4B5F7CFD63A564A"/>
  </w:style>
  <w:style w:type="paragraph" w:customStyle="1" w:styleId="F0D8538A8332402E94687A2C1997BC37">
    <w:name w:val="F0D8538A8332402E94687A2C1997BC37"/>
  </w:style>
  <w:style w:type="paragraph" w:customStyle="1" w:styleId="D6C6F6DA55BC4661AE1F7A694F1AB448">
    <w:name w:val="D6C6F6DA55BC4661AE1F7A694F1AB448"/>
  </w:style>
  <w:style w:type="paragraph" w:customStyle="1" w:styleId="FB9EC26FBB6D4B12BB67499F4C819B9D">
    <w:name w:val="FB9EC26FBB6D4B12BB67499F4C819B9D"/>
  </w:style>
  <w:style w:type="paragraph" w:customStyle="1" w:styleId="74683680BEBD4217A95C23704671F03C">
    <w:name w:val="74683680BEBD4217A95C23704671F03C"/>
  </w:style>
  <w:style w:type="paragraph" w:customStyle="1" w:styleId="5BA49ABA580448BA8104E5FEA2475F6A">
    <w:name w:val="5BA49ABA580448BA8104E5FEA2475F6A"/>
  </w:style>
  <w:style w:type="paragraph" w:customStyle="1" w:styleId="76046D54E60F4C66A850AABE8F9D5204">
    <w:name w:val="76046D54E60F4C66A850AABE8F9D5204"/>
  </w:style>
  <w:style w:type="paragraph" w:customStyle="1" w:styleId="515A2DA69728499CB888AEADE5409003">
    <w:name w:val="515A2DA69728499CB888AEADE5409003"/>
  </w:style>
  <w:style w:type="paragraph" w:customStyle="1" w:styleId="FDFE2F64ECC347EF88815AE636B504BC">
    <w:name w:val="FDFE2F64ECC347EF88815AE636B504BC"/>
  </w:style>
  <w:style w:type="paragraph" w:customStyle="1" w:styleId="E3B6AF0235F74A638F8EEE03E8ACFA85">
    <w:name w:val="E3B6AF0235F74A638F8EEE03E8ACFA85"/>
  </w:style>
  <w:style w:type="paragraph" w:customStyle="1" w:styleId="0E324FADA3374341B9BAF217EF65F1F3">
    <w:name w:val="0E324FADA3374341B9BAF217EF65F1F3"/>
  </w:style>
  <w:style w:type="paragraph" w:customStyle="1" w:styleId="87920C186B274EF496B63D36DEB9E627">
    <w:name w:val="87920C186B274EF496B63D36DEB9E627"/>
  </w:style>
  <w:style w:type="paragraph" w:customStyle="1" w:styleId="7FE8C2B113C846D48F1B44B1868B16C8">
    <w:name w:val="7FE8C2B113C846D48F1B44B1868B16C8"/>
  </w:style>
  <w:style w:type="paragraph" w:customStyle="1" w:styleId="ACF6923C55F44D2A9EC359BF21A414B6">
    <w:name w:val="ACF6923C55F44D2A9EC359BF21A414B6"/>
  </w:style>
  <w:style w:type="paragraph" w:customStyle="1" w:styleId="63D7E20166AC4116B9AA3C4FC73E2C19">
    <w:name w:val="63D7E20166AC4116B9AA3C4FC73E2C19"/>
  </w:style>
  <w:style w:type="paragraph" w:customStyle="1" w:styleId="49081283A4A742D9BE0EAFCEE241BDD6">
    <w:name w:val="49081283A4A742D9BE0EAFCEE241BDD6"/>
  </w:style>
  <w:style w:type="paragraph" w:customStyle="1" w:styleId="03BCCDEFAE9343239010C5B3B5CD5A94">
    <w:name w:val="03BCCDEFAE9343239010C5B3B5CD5A94"/>
  </w:style>
  <w:style w:type="paragraph" w:customStyle="1" w:styleId="E78A2FF3EE604B0DBD06F34454BEBD37">
    <w:name w:val="E78A2FF3EE604B0DBD06F34454BEBD37"/>
  </w:style>
  <w:style w:type="paragraph" w:customStyle="1" w:styleId="42404B9DA71D4613A945057B4E40398E">
    <w:name w:val="42404B9DA71D4613A945057B4E40398E"/>
  </w:style>
  <w:style w:type="paragraph" w:customStyle="1" w:styleId="D340B1E1D55747219B3BFCBD0AE32114">
    <w:name w:val="D340B1E1D55747219B3BFCBD0AE32114"/>
  </w:style>
  <w:style w:type="paragraph" w:customStyle="1" w:styleId="2D4B875633C2441D9C334E7EC9451D48">
    <w:name w:val="2D4B875633C2441D9C334E7EC9451D48"/>
  </w:style>
  <w:style w:type="paragraph" w:customStyle="1" w:styleId="3A36B6AF5BE04FC2A7C62B207A787322">
    <w:name w:val="3A36B6AF5BE04FC2A7C62B207A787322"/>
  </w:style>
  <w:style w:type="paragraph" w:customStyle="1" w:styleId="763166758D5D4C808E5887AF0062F2F5">
    <w:name w:val="763166758D5D4C808E5887AF0062F2F5"/>
  </w:style>
  <w:style w:type="paragraph" w:customStyle="1" w:styleId="DEABD7782BBD416FB4DC171A5E390EFB">
    <w:name w:val="DEABD7782BBD416FB4DC171A5E390EFB"/>
  </w:style>
  <w:style w:type="paragraph" w:customStyle="1" w:styleId="9AD2B65FA46C4429AC71E18AB49E2D2B">
    <w:name w:val="9AD2B65FA46C4429AC71E18AB49E2D2B"/>
  </w:style>
  <w:style w:type="paragraph" w:customStyle="1" w:styleId="203BEA55778349C1AF1C0F5DF6190E0A">
    <w:name w:val="203BEA55778349C1AF1C0F5DF6190E0A"/>
  </w:style>
  <w:style w:type="paragraph" w:customStyle="1" w:styleId="31A05F1D8CA94C66AB460F1229016E18">
    <w:name w:val="31A05F1D8CA94C66AB460F1229016E18"/>
  </w:style>
  <w:style w:type="paragraph" w:customStyle="1" w:styleId="AC20D62C23DF4B38BC0D6A102B11F9D1">
    <w:name w:val="AC20D62C23DF4B38BC0D6A102B11F9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2100-01-01T00:00:00+00:00</AssetExpire>
    <IntlLangReviewDate xmlns="4873beb7-5857-4685-be1f-d57550cc96cc" xsi:nil="true"/>
    <TPFriendlyName xmlns="4873beb7-5857-4685-be1f-d57550cc96cc">Shipping labels (Sienna design, works with Avery 5163)</TPFriendlyName>
    <IntlLangReview xmlns="4873beb7-5857-4685-be1f-d57550cc96cc" xsi:nil="true"/>
    <PolicheckWords xmlns="4873beb7-5857-4685-be1f-d57550cc96cc" xsi:nil="true"/>
    <SubmitterId xmlns="4873beb7-5857-4685-be1f-d57550cc96cc" xsi:nil="true"/>
    <AcquiredFrom xmlns="4873beb7-5857-4685-be1f-d57550cc96cc" xsi:nil="true"/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2009-11-20T15:46:43+00:00</AssetStart>
    <FriendlyTitle xmlns="4873beb7-5857-4685-be1f-d57550cc96cc" xsi:nil="true"/>
    <MarketSpecific xmlns="4873beb7-5857-4685-be1f-d57550cc96cc" xsi:nil="true"/>
    <TPNamespace xmlns="4873beb7-5857-4685-be1f-d57550cc96cc">WINWORD</TPNamespace>
    <PublishStatusLookup xmlns="4873beb7-5857-4685-be1f-d57550cc96cc">
      <Value>557513</Value>
      <Value>1309336</Value>
    </PublishStatusLookup>
    <APAuthor xmlns="4873beb7-5857-4685-be1f-d57550cc96cc">
      <UserInfo>
        <DisplayName/>
        <AccountId>191</AccountId>
        <AccountType/>
      </UserInfo>
    </APAuthor>
    <TPCommandLine xmlns="4873beb7-5857-4685-be1f-d57550cc96cc">{WD} /f {FilePath}</TPCommandLine>
    <IntlLangReviewer xmlns="4873beb7-5857-4685-be1f-d57550cc96cc" xsi:nil="true"/>
    <OpenTemplate xmlns="4873beb7-5857-4685-be1f-d57550cc96cc">true</OpenTemplate>
    <CSXSubmissionDate xmlns="4873beb7-5857-4685-be1f-d57550cc96cc" xsi:nil="true"/>
    <Manager xmlns="4873beb7-5857-4685-be1f-d57550cc96cc" xsi:nil="true"/>
    <NumericId xmlns="4873beb7-5857-4685-be1f-d57550cc96cc">-1</NumericId>
    <ParentAssetId xmlns="4873beb7-5857-4685-be1f-d57550cc96cc" xsi:nil="true"/>
    <OriginalSourceMarket xmlns="4873beb7-5857-4685-be1f-d57550cc96cc">english</OriginalSourceMarket>
    <ApprovalStatus xmlns="4873beb7-5857-4685-be1f-d57550cc96cc">InProgress</ApprovalStatus>
    <TPComponent xmlns="4873beb7-5857-4685-be1f-d57550cc96cc">WORDFiles</TPComponent>
    <EditorialTags xmlns="4873beb7-5857-4685-be1f-d57550cc96cc" xsi:nil="true"/>
    <TPExecutable xmlns="4873beb7-5857-4685-be1f-d57550cc96cc" xsi:nil="true"/>
    <TPLaunchHelpLink xmlns="4873beb7-5857-4685-be1f-d57550cc96cc" xsi:nil="true"/>
    <SourceTitle xmlns="4873beb7-5857-4685-be1f-d57550cc96cc">Shipping labels (Sienna design, works with Avery 5163)</SourceTitle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astPublishResultLookup xmlns="4873beb7-5857-4685-be1f-d57550cc96cc" xsi:nil="true"/>
    <LegacyData xmlns="4873beb7-5857-4685-be1f-d57550cc96cc">ListingID:;Manager:;BuildStatus:Publish Pending;MockupPath:</LegacyData>
    <ClipArtFilename xmlns="4873beb7-5857-4685-be1f-d57550cc96cc" xsi:nil="true"/>
    <TPApplication xmlns="4873beb7-5857-4685-be1f-d57550cc96cc">Word</TPApplication>
    <CSXHash xmlns="4873beb7-5857-4685-be1f-d57550cc96cc" xsi:nil="true"/>
    <DirectSourceMarket xmlns="4873beb7-5857-4685-be1f-d57550cc96cc">english</DirectSourceMarket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TPLaunchHelpLinkType xmlns="4873beb7-5857-4685-be1f-d57550cc96cc">Template</TPLaunchHelpLinkType>
    <BusinessGroup xmlns="4873beb7-5857-4685-be1f-d57550cc96cc" xsi:nil="true"/>
    <Providers xmlns="4873beb7-5857-4685-be1f-d57550cc96cc" xsi:nil="true"/>
    <TemplateTemplateType xmlns="4873beb7-5857-4685-be1f-d57550cc96cc">Word 2007 Default</TemplateTemplateType>
    <TimesCloned xmlns="4873beb7-5857-4685-be1f-d57550cc96cc" xsi:nil="true"/>
    <TPAppVersion xmlns="4873beb7-5857-4685-be1f-d57550cc96cc">12</TPAppVersion>
    <VoteCount xmlns="4873beb7-5857-4685-be1f-d57550cc96cc" xsi:nil="true"/>
    <AverageRating xmlns="4873beb7-5857-4685-be1f-d57550cc96cc" xsi:nil="true"/>
    <Provider xmlns="4873beb7-5857-4685-be1f-d57550cc96cc">EY006220130</Provider>
    <UACurrentWords xmlns="4873beb7-5857-4685-be1f-d57550cc96cc">0</UACurrentWords>
    <AssetId xmlns="4873beb7-5857-4685-be1f-d57550cc96cc">TP010387163</AssetId>
    <TPClientViewer xmlns="4873beb7-5857-4685-be1f-d57550cc96cc">Microsoft Office Word</TPClientViewer>
    <DSATActionTaken xmlns="4873beb7-5857-4685-be1f-d57550cc96cc" xsi:nil="true"/>
    <APEditor xmlns="4873beb7-5857-4685-be1f-d57550cc96cc">
      <UserInfo>
        <DisplayName/>
        <AccountId>92</AccountId>
        <AccountType/>
      </UserInfo>
    </APEditor>
    <TPInstallLocation xmlns="4873beb7-5857-4685-be1f-d57550cc96cc">{My Templates}</TPInstallLocation>
    <OOCacheId xmlns="4873beb7-5857-4685-be1f-d57550cc96cc" xsi:nil="true"/>
    <IsDeleted xmlns="4873beb7-5857-4685-be1f-d57550cc96cc">false</IsDeleted>
    <PublishTargets xmlns="4873beb7-5857-4685-be1f-d57550cc96cc">OfficeOnline</PublishTargets>
    <ApprovalLog xmlns="4873beb7-5857-4685-be1f-d57550cc96cc" xsi:nil="true"/>
    <BugNumber xmlns="4873beb7-5857-4685-be1f-d57550cc96cc">469</BugNumber>
    <CrawlForDependencies xmlns="4873beb7-5857-4685-be1f-d57550cc96cc">false</CrawlForDependencies>
    <LastHandOff xmlns="4873beb7-5857-4685-be1f-d57550cc96cc" xsi:nil="true"/>
    <Milestone xmlns="4873beb7-5857-4685-be1f-d57550cc96cc" xsi:nil="true"/>
    <UANotes xmlns="4873beb7-5857-4685-be1f-d57550cc96cc" xsi:nil="true"/>
    <BlockPublish xmlns="4873beb7-5857-4685-be1f-d57550cc96cc" xsi:nil="true"/>
    <CampaignTagsTaxHTField0 xmlns="4873beb7-5857-4685-be1f-d57550cc96cc">
      <Terms xmlns="http://schemas.microsoft.com/office/infopath/2007/PartnerControls"/>
    </CampaignTagsTaxHTField0>
    <LocLastLocAttemptVersionLookup xmlns="4873beb7-5857-4685-be1f-d57550cc96cc">153901</LocLastLocAttemptVersionLookup>
    <LocLastLocAttemptVersionTypeLookup xmlns="4873beb7-5857-4685-be1f-d57550cc96cc" xsi:nil="true"/>
    <LocOverallPreviewStatusLookup xmlns="4873beb7-5857-4685-be1f-d57550cc96cc" xsi:nil="true"/>
    <LocOverallPublishStatusLookup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LocManualTestRequired xmlns="4873beb7-5857-4685-be1f-d57550cc96cc" xsi:nil="true"/>
    <LocProcessedForHandoffsLookup xmlns="4873beb7-5857-4685-be1f-d57550cc96cc" xsi:nil="true"/>
    <LocOverallHandbackStatusLookup xmlns="4873beb7-5857-4685-be1f-d57550cc96cc" xsi:nil="true"/>
    <LocalizationTagsTaxHTField0 xmlns="4873beb7-5857-4685-be1f-d57550cc96cc">
      <Terms xmlns="http://schemas.microsoft.com/office/infopath/2007/PartnerControls"/>
    </LocalizationTagsTaxHTField0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InternalTagsTaxHTField0 xmlns="4873beb7-5857-4685-be1f-d57550cc96cc">
      <Terms xmlns="http://schemas.microsoft.com/office/infopath/2007/PartnerControls"/>
    </InternalTagsTaxHTField0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MarketGroupTiers2 xmlns="4873beb7-5857-4685-be1f-d57550cc96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ECEB0-1C60-423D-8C5B-BA81FCA240D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E36BE476-0E82-4DA6-B9F9-CCDF53670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DE024-844B-4609-8F15-0CE065B21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 (Sienna design, 10 per page, works with Avery 5163)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Toshiba</cp:lastModifiedBy>
  <cp:revision>2</cp:revision>
  <cp:lastPrinted>2004-08-20T17:40:00Z</cp:lastPrinted>
  <dcterms:created xsi:type="dcterms:W3CDTF">2020-07-21T05:49:00Z</dcterms:created>
  <dcterms:modified xsi:type="dcterms:W3CDTF">2020-07-21T05:50:00Z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Applications">
    <vt:lpwstr>95;#Word 12;#79;#Template 12;#448;#Word 14</vt:lpwstr>
  </property>
</Properties>
</file>